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3B4751">
        <w:rPr>
          <w:rFonts w:ascii="Times New Roman" w:hAnsi="Times New Roman"/>
          <w:sz w:val="32"/>
          <w:szCs w:val="32"/>
        </w:rPr>
        <w:t>МБОУ «Сеитовская ООШ»</w:t>
      </w: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96"/>
          <w:szCs w:val="96"/>
        </w:rPr>
      </w:pPr>
      <w:r w:rsidRPr="003B4751">
        <w:rPr>
          <w:rFonts w:ascii="Times New Roman" w:hAnsi="Times New Roman"/>
          <w:sz w:val="96"/>
          <w:szCs w:val="96"/>
        </w:rPr>
        <w:t xml:space="preserve">Классный час </w:t>
      </w: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48"/>
          <w:szCs w:val="48"/>
        </w:rPr>
      </w:pPr>
      <w:r w:rsidRPr="003B4751">
        <w:rPr>
          <w:rFonts w:ascii="Times New Roman" w:hAnsi="Times New Roman"/>
          <w:sz w:val="48"/>
          <w:szCs w:val="48"/>
        </w:rPr>
        <w:t>в 7 классе</w:t>
      </w: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56"/>
          <w:szCs w:val="56"/>
        </w:rPr>
      </w:pPr>
      <w:r w:rsidRPr="003B4751">
        <w:rPr>
          <w:rFonts w:ascii="Times New Roman" w:hAnsi="Times New Roman"/>
          <w:sz w:val="56"/>
          <w:szCs w:val="56"/>
        </w:rPr>
        <w:t xml:space="preserve">на тему: </w:t>
      </w: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b/>
          <w:sz w:val="72"/>
          <w:szCs w:val="72"/>
        </w:rPr>
      </w:pPr>
      <w:r w:rsidRPr="003B4751">
        <w:rPr>
          <w:rFonts w:ascii="Times New Roman" w:hAnsi="Times New Roman"/>
          <w:b/>
          <w:sz w:val="72"/>
          <w:szCs w:val="72"/>
        </w:rPr>
        <w:t>«Умей сказать «НЕТ»</w:t>
      </w:r>
      <w:r>
        <w:rPr>
          <w:rFonts w:ascii="Times New Roman" w:hAnsi="Times New Roman"/>
          <w:b/>
          <w:sz w:val="72"/>
          <w:szCs w:val="72"/>
        </w:rPr>
        <w:t>!!!</w:t>
      </w:r>
      <w:r w:rsidRPr="003B4751">
        <w:rPr>
          <w:rFonts w:ascii="Times New Roman" w:hAnsi="Times New Roman"/>
          <w:b/>
          <w:sz w:val="72"/>
          <w:szCs w:val="72"/>
        </w:rPr>
        <w:t>»</w:t>
      </w: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right"/>
        <w:rPr>
          <w:rFonts w:ascii="Times New Roman" w:hAnsi="Times New Roman"/>
          <w:sz w:val="32"/>
          <w:szCs w:val="32"/>
        </w:rPr>
      </w:pPr>
      <w:r w:rsidRPr="003B4751">
        <w:rPr>
          <w:rFonts w:ascii="Times New Roman" w:hAnsi="Times New Roman"/>
          <w:sz w:val="32"/>
          <w:szCs w:val="32"/>
        </w:rPr>
        <w:t>Классный руководитель: Имзалиева Г.С.</w:t>
      </w:r>
    </w:p>
    <w:p w:rsidR="008F3079" w:rsidRPr="003B4751" w:rsidRDefault="008F3079" w:rsidP="003B4751">
      <w:pPr>
        <w:spacing w:after="0"/>
        <w:jc w:val="right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right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right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right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right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Pr="003B4751" w:rsidRDefault="008F3079" w:rsidP="003B475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  <w:r w:rsidRPr="003B4751">
        <w:rPr>
          <w:rFonts w:ascii="Times New Roman" w:hAnsi="Times New Roman"/>
          <w:sz w:val="32"/>
          <w:szCs w:val="32"/>
        </w:rPr>
        <w:t>2013-2014 уч.г.</w:t>
      </w:r>
    </w:p>
    <w:p w:rsidR="008F3079" w:rsidRPr="003B4751" w:rsidRDefault="008F3079" w:rsidP="007E5741">
      <w:pPr>
        <w:spacing w:after="0"/>
        <w:jc w:val="center"/>
        <w:rPr>
          <w:rFonts w:ascii="Times New Roman" w:hAnsi="Times New Roman"/>
          <w:sz w:val="32"/>
          <w:szCs w:val="32"/>
        </w:rPr>
      </w:pPr>
    </w:p>
    <w:p w:rsidR="008F3079" w:rsidRDefault="008F3079" w:rsidP="007E574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8F3079" w:rsidRDefault="008F3079" w:rsidP="007E574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B65923">
        <w:rPr>
          <w:rFonts w:ascii="Times New Roman" w:hAnsi="Times New Roman"/>
          <w:b/>
          <w:sz w:val="32"/>
          <w:szCs w:val="32"/>
        </w:rPr>
        <w:t>Классный час «Умей сказать «НЕТ»»</w:t>
      </w:r>
    </w:p>
    <w:p w:rsidR="008F3079" w:rsidRDefault="008F3079" w:rsidP="007E5741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7 класс</w:t>
      </w:r>
    </w:p>
    <w:p w:rsidR="008F3079" w:rsidRPr="00850CE0" w:rsidRDefault="008F3079" w:rsidP="00B65923">
      <w:pPr>
        <w:spacing w:after="0"/>
        <w:rPr>
          <w:rFonts w:ascii="Times New Roman" w:hAnsi="Times New Roman"/>
          <w:sz w:val="32"/>
          <w:szCs w:val="32"/>
        </w:rPr>
      </w:pPr>
      <w:r w:rsidRPr="00850CE0">
        <w:rPr>
          <w:rFonts w:ascii="Times New Roman" w:hAnsi="Times New Roman"/>
          <w:sz w:val="32"/>
          <w:szCs w:val="32"/>
        </w:rPr>
        <w:t>классный руководитель</w:t>
      </w:r>
      <w:r>
        <w:rPr>
          <w:rFonts w:ascii="Times New Roman" w:hAnsi="Times New Roman"/>
          <w:sz w:val="32"/>
          <w:szCs w:val="32"/>
        </w:rPr>
        <w:t>: Имзалиева Г.С.</w:t>
      </w:r>
    </w:p>
    <w:p w:rsidR="008F3079" w:rsidRPr="00B65923" w:rsidRDefault="008F3079" w:rsidP="00B65923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Ц</w:t>
      </w:r>
      <w:r w:rsidRPr="00B65923">
        <w:rPr>
          <w:rFonts w:ascii="Times New Roman" w:hAnsi="Times New Roman"/>
          <w:b/>
          <w:sz w:val="28"/>
          <w:szCs w:val="28"/>
          <w:u w:val="single"/>
        </w:rPr>
        <w:t xml:space="preserve">ели: </w:t>
      </w:r>
    </w:p>
    <w:p w:rsidR="008F3079" w:rsidRDefault="008F3079" w:rsidP="00B659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301DD7">
        <w:rPr>
          <w:rFonts w:ascii="Times New Roman" w:hAnsi="Times New Roman"/>
          <w:sz w:val="28"/>
          <w:szCs w:val="28"/>
        </w:rPr>
        <w:t>раскрыть проблемы, связанные с отрицательным воздействием курения на организм человека;</w:t>
      </w:r>
    </w:p>
    <w:p w:rsidR="008F3079" w:rsidRDefault="008F3079" w:rsidP="00B659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развить умение критически мыслить, формировать, излагать и аргументировать собственную точку зрения;</w:t>
      </w:r>
    </w:p>
    <w:p w:rsidR="008F3079" w:rsidRDefault="008F3079" w:rsidP="00B659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работать сообща ради достижения общей цели;</w:t>
      </w:r>
    </w:p>
    <w:p w:rsidR="008F3079" w:rsidRDefault="008F3079" w:rsidP="00B65923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научиться корректно обращаться к людям.</w:t>
      </w:r>
    </w:p>
    <w:p w:rsidR="008F3079" w:rsidRPr="00B65923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  <w:u w:val="single"/>
        </w:rPr>
      </w:pPr>
      <w:r w:rsidRPr="00B65923">
        <w:rPr>
          <w:rFonts w:ascii="Times New Roman" w:hAnsi="Times New Roman"/>
          <w:b/>
          <w:sz w:val="28"/>
          <w:szCs w:val="28"/>
          <w:u w:val="single"/>
        </w:rPr>
        <w:t>Ход урока.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B65923">
        <w:rPr>
          <w:rFonts w:ascii="Times New Roman" w:hAnsi="Times New Roman"/>
          <w:b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>. Ребята, сегодня речь пойдет о курении и его пагубном влиянии на организм человека. Какие ассоциации возникают у вас при слове «курение»?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</w:rPr>
      </w:pPr>
    </w:p>
    <w:p w:rsidR="008F3079" w:rsidRPr="007E5741" w:rsidRDefault="008F3079" w:rsidP="00B65923">
      <w:pPr>
        <w:spacing w:after="0"/>
        <w:ind w:left="491"/>
        <w:rPr>
          <w:rFonts w:ascii="Times New Roman" w:hAnsi="Times New Roman"/>
          <w:i/>
          <w:sz w:val="28"/>
          <w:szCs w:val="28"/>
        </w:rPr>
      </w:pPr>
      <w:r w:rsidRPr="007E5741">
        <w:rPr>
          <w:rFonts w:ascii="Times New Roman" w:hAnsi="Times New Roman"/>
          <w:i/>
          <w:sz w:val="28"/>
          <w:szCs w:val="28"/>
        </w:rPr>
        <w:t>Высказывания ребят записываются на доске: «сигареты», «табак», «болезни» и т.д.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B65923">
        <w:rPr>
          <w:rFonts w:ascii="Times New Roman" w:hAnsi="Times New Roman"/>
          <w:b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>. А как выглядит заядлый курильщик? Давайте опишем его портрет.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Pr="007E5741" w:rsidRDefault="008F3079" w:rsidP="00B65923">
      <w:pPr>
        <w:spacing w:after="0"/>
        <w:ind w:left="491"/>
        <w:rPr>
          <w:rFonts w:ascii="Times New Roman" w:hAnsi="Times New Roman"/>
          <w:i/>
          <w:sz w:val="28"/>
          <w:szCs w:val="28"/>
        </w:rPr>
      </w:pPr>
      <w:r w:rsidRPr="007E5741">
        <w:rPr>
          <w:rFonts w:ascii="Times New Roman" w:hAnsi="Times New Roman"/>
          <w:i/>
          <w:sz w:val="28"/>
          <w:szCs w:val="28"/>
        </w:rPr>
        <w:t>Высказывания ребят записываются на доске: «неприятный запах изо рта», «желтые зубы», «кашель», «круги под глазами» и т.д.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</w:rPr>
      </w:pPr>
    </w:p>
    <w:p w:rsidR="008F3079" w:rsidRPr="00B65923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Учитель. </w:t>
      </w:r>
      <w:r>
        <w:rPr>
          <w:rFonts w:ascii="Times New Roman" w:hAnsi="Times New Roman"/>
          <w:sz w:val="28"/>
          <w:szCs w:val="28"/>
        </w:rPr>
        <w:t>Кто может ответить на вопросы: Откуда родом табак? Как он получил распространение в Европе? Табак родом из Южной Америки. В Европу его завез Христофор Колумб в конце XV века. Распространение табака встречало в странах сильное противодействие. В Турции курение табака рассматривалось как нарушение законов Корана, и виновных сажали на кол; Персидский шах приказал сжечь торговца, который завез табак в военный лагерь; Римский папа Урбан VII отлучал от церкви тех, кто курил или нюхал табак, а однажды за курение сигар монахов живыми замуровали в стенах; в Россию табака попал в XVI веке и был встречен, как и во многих странах Европы, не очень приветливо. Во времена царствования М. Ф. Романова уличенных в курении в первый раз, наказывали 60-ю ударами палок по стопам, во второй раз – отрезанием носа или ушей. После опустошительного пожара в Москве в 1634 году, причиной которого стало курение, оно было запрещено под страхом смертной казни. Такова история табака.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E77F6C">
        <w:rPr>
          <w:rFonts w:ascii="Times New Roman" w:hAnsi="Times New Roman"/>
          <w:b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>. Кто знает, сколько вредных веществ содержится в табаке? (Трудно себе представить – почти 1200!)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E77F6C">
        <w:rPr>
          <w:rFonts w:ascii="Times New Roman" w:hAnsi="Times New Roman"/>
          <w:b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>. А кто сможет перечислить хотя бы некоторые. (Никотин, табачный деготь, синильная кислота, угарный газ, аммиак, сероводород, муравьиная кислота)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</w:t>
      </w:r>
      <w:r w:rsidRPr="00E77F6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Каким заболеваниям способствует курение?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F3079" w:rsidRPr="007E5741" w:rsidRDefault="008F3079" w:rsidP="00B65923">
      <w:pPr>
        <w:spacing w:after="0"/>
        <w:ind w:left="491"/>
        <w:rPr>
          <w:rFonts w:ascii="Times New Roman" w:hAnsi="Times New Roman"/>
          <w:i/>
          <w:sz w:val="28"/>
          <w:szCs w:val="28"/>
        </w:rPr>
      </w:pPr>
      <w:r w:rsidRPr="007E5741">
        <w:rPr>
          <w:rFonts w:ascii="Times New Roman" w:hAnsi="Times New Roman"/>
          <w:i/>
          <w:sz w:val="28"/>
          <w:szCs w:val="28"/>
        </w:rPr>
        <w:t>Высказывания ребят записываются на доске.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Учитель. </w:t>
      </w:r>
      <w:r>
        <w:rPr>
          <w:rFonts w:ascii="Times New Roman" w:hAnsi="Times New Roman"/>
          <w:sz w:val="28"/>
          <w:szCs w:val="28"/>
        </w:rPr>
        <w:t xml:space="preserve"> А теперь данные статистики. Каждый 5-й подросток в возрасте от 14 до 17 лет уже заядлый курильщик. Никотин – вещество, входящее в состав табака. Это очень сильный нервный яд. Смертельная доза для человека составляет 0,01-0,08 грамма.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 w:rsidRPr="00E77F6C">
        <w:rPr>
          <w:rFonts w:ascii="Times New Roman" w:hAnsi="Times New Roman"/>
          <w:sz w:val="28"/>
          <w:szCs w:val="28"/>
        </w:rPr>
        <w:t>Рак легких</w:t>
      </w:r>
      <w:r>
        <w:rPr>
          <w:rFonts w:ascii="Times New Roman" w:hAnsi="Times New Roman"/>
          <w:sz w:val="28"/>
          <w:szCs w:val="28"/>
        </w:rPr>
        <w:t xml:space="preserve"> в подавляющем большинстве случаев обнаруживается именно у курильщиков.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семьях курильщиков некурящие члены семьи в среднем на 20% чаще заболевают раком желудка, на 20% чаще раком легких, чем в семьях, в которых не курят.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Ежегодно фиксируется до 1 млн случаев бронхиальной астмы у детей, родители которых курят.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Длительно и много курящие люди в 13 раз чаще заболевают стенокардией, в 12 – инфарктом миокарда, в 10 – язвой желудка и двенадцатиперстной кишки.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Ученые установили, что сломанные конечности у курильщиков срастаются медленнее и тяжелее, чем у некурящих, так как никотин способствует сужению кровеносных сосудов, в результате чего сокращается кровоток вокруг сломанной кости.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Исследования показали, что каждая выкуренная человеком сигареты, уносит его жизнь в среднем от 6 до 10 минут его жизни.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Венгерские ученые установили, что процесс старения организма курящего человека среднего возраста ускоряется в 2,5 раза.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заставляет людей курить, если они знают, что это ни к чему хорошему не приведет? (желание попробовать, боязнь быть отвергнутым в компании, курение якобы успокаивает, снимает стресс)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Нашим поведением движет любопытство, воля или разум. Человек находится в процессе поиска и принятия решения «за» или «против» чего-либо, в том числе курение или некурение. Но для того, чтобы принять какое-то решение, нужно собрать определенную информацию об объекте, в отношении которого решение принимается, проанализировать ее, рассмотреть с разных сторон. При этом человеком движут, с одной стороны, его интерес к объекту – любопытство, с другой стороны – разум, который позволяет критически оценить ситуацию, взвесить «за» и «против»</w:t>
      </w:r>
      <w:r>
        <w:rPr>
          <w:rFonts w:ascii="Times New Roman" w:hAnsi="Times New Roman"/>
          <w:sz w:val="28"/>
          <w:szCs w:val="28"/>
        </w:rPr>
        <w:tab/>
        <w:t>, с третьей стороны – воля, которая ответственна за принятие решения.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 приглашаю 3х человек. Один – Любопытство, второй – Воля, третий – Разум.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Воли – внимательно выслушивать все аргументы, которые приводят Любопытство и Разум, и в конце принять решение: начинать курить или нет.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 остальные ребята могут принять сторону Любопытства или Разума, аргументировав свое решение.</w:t>
      </w:r>
    </w:p>
    <w:p w:rsidR="008F3079" w:rsidRPr="00EC6576" w:rsidRDefault="008F3079" w:rsidP="007E5741">
      <w:pPr>
        <w:spacing w:after="0"/>
        <w:ind w:left="491" w:firstLine="609"/>
        <w:rPr>
          <w:rFonts w:ascii="Times New Roman" w:hAnsi="Times New Roman"/>
          <w:b/>
          <w:sz w:val="28"/>
          <w:szCs w:val="28"/>
        </w:rPr>
      </w:pP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 w:rsidRPr="00EC6576">
        <w:rPr>
          <w:rFonts w:ascii="Times New Roman" w:hAnsi="Times New Roman"/>
          <w:b/>
          <w:sz w:val="28"/>
          <w:szCs w:val="28"/>
        </w:rPr>
        <w:t>Учитель.</w:t>
      </w:r>
      <w:r>
        <w:rPr>
          <w:rFonts w:ascii="Times New Roman" w:hAnsi="Times New Roman"/>
          <w:sz w:val="28"/>
          <w:szCs w:val="28"/>
        </w:rPr>
        <w:t xml:space="preserve"> Кто был более убедительным: Разум или Воля? На что опиралось Любопытство, когда выдвигало свои аргументы? Какие контраргументы предлагал искать Разум?</w:t>
      </w:r>
    </w:p>
    <w:p w:rsidR="008F3079" w:rsidRDefault="008F3079" w:rsidP="007E5741">
      <w:pPr>
        <w:spacing w:after="0"/>
        <w:ind w:left="491" w:firstLine="609"/>
        <w:rPr>
          <w:rFonts w:ascii="Times New Roman" w:hAnsi="Times New Roman"/>
          <w:sz w:val="28"/>
          <w:szCs w:val="28"/>
        </w:rPr>
      </w:pPr>
      <w:r w:rsidRPr="00EC6576">
        <w:rPr>
          <w:rFonts w:ascii="Times New Roman" w:hAnsi="Times New Roman"/>
          <w:sz w:val="28"/>
          <w:szCs w:val="28"/>
        </w:rPr>
        <w:t>Часто</w:t>
      </w:r>
      <w:r>
        <w:rPr>
          <w:rFonts w:ascii="Times New Roman" w:hAnsi="Times New Roman"/>
          <w:sz w:val="28"/>
          <w:szCs w:val="28"/>
        </w:rPr>
        <w:t xml:space="preserve"> в нас побеждает любопытство, хотя все очень хорошо знают, что курение – опасное для жизни и здоровья занятие. Но любопытство питается многочисленными рассказами друзей и знакомых о том, что курить – это модно, это приятно, да и бросить можно в любой момент. Попробуем развенчать известные мифы о курении</w:t>
      </w:r>
    </w:p>
    <w:p w:rsidR="008F3079" w:rsidRPr="00EC6576" w:rsidRDefault="008F3079" w:rsidP="00B90B4E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</w:p>
    <w:p w:rsidR="008F3079" w:rsidRPr="00EC6576" w:rsidRDefault="008F3079" w:rsidP="00B90B4E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  <w:r w:rsidRPr="00EC6576">
        <w:rPr>
          <w:rFonts w:ascii="Times New Roman" w:hAnsi="Times New Roman"/>
          <w:b/>
          <w:i/>
          <w:sz w:val="28"/>
          <w:szCs w:val="28"/>
        </w:rPr>
        <w:t>Миф 1.</w:t>
      </w:r>
    </w:p>
    <w:p w:rsidR="008F3079" w:rsidRDefault="008F3079" w:rsidP="00B90B4E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Курение помогает расслабиться.</w:t>
      </w:r>
    </w:p>
    <w:p w:rsidR="008F3079" w:rsidRDefault="008F3079" w:rsidP="00B90B4E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30261F">
        <w:rPr>
          <w:rFonts w:ascii="Times New Roman" w:hAnsi="Times New Roman"/>
          <w:b/>
          <w:sz w:val="28"/>
          <w:szCs w:val="28"/>
        </w:rPr>
        <w:t>Реальность: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курение переключает внимание на хорошо знакомые действия. В кровь попадают такие вещества, которые вырабатываются организмом в ситуациях достижения победы, следовательно создается видимость достижения победы, но реальная проблема остается.</w:t>
      </w:r>
    </w:p>
    <w:p w:rsidR="008F3079" w:rsidRDefault="008F3079" w:rsidP="00B90B4E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Pr="0030261F" w:rsidRDefault="008F3079" w:rsidP="00B90B4E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  <w:r w:rsidRPr="0030261F">
        <w:rPr>
          <w:rFonts w:ascii="Times New Roman" w:hAnsi="Times New Roman"/>
          <w:b/>
          <w:i/>
          <w:sz w:val="28"/>
          <w:szCs w:val="28"/>
        </w:rPr>
        <w:t>Миф 2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Проще войти в компанию, завязать разговор.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Реальность: кто говорил, что человек не войдет в компанию, если не курит? Возможно, вы действительно приобретаете ключик, который позволяет стать членом компании, но он не является универсальным, не решает проблем, связанных с установлением отношений. Вам придется искать другие лжеключики, например алкоголь…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  <w:r w:rsidRPr="0030261F">
        <w:rPr>
          <w:rFonts w:ascii="Times New Roman" w:hAnsi="Times New Roman"/>
          <w:b/>
          <w:i/>
          <w:sz w:val="28"/>
          <w:szCs w:val="28"/>
        </w:rPr>
        <w:t xml:space="preserve">Миф 3 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Курение приносит свободу.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Реальность: а как насчет материальной зависимости? и почему так трудно бросить, если ты свободен.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  <w:r w:rsidRPr="0030261F">
        <w:rPr>
          <w:rFonts w:ascii="Times New Roman" w:hAnsi="Times New Roman"/>
          <w:b/>
          <w:i/>
          <w:sz w:val="28"/>
          <w:szCs w:val="28"/>
        </w:rPr>
        <w:t xml:space="preserve">Миф 4 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Курение – не зависимость: брошу, если захочу.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850CE0">
        <w:rPr>
          <w:rFonts w:ascii="Times New Roman" w:hAnsi="Times New Roman"/>
          <w:b/>
          <w:sz w:val="28"/>
          <w:szCs w:val="28"/>
        </w:rPr>
        <w:t>Реальность</w:t>
      </w:r>
      <w:r>
        <w:rPr>
          <w:rFonts w:ascii="Times New Roman" w:hAnsi="Times New Roman"/>
          <w:sz w:val="28"/>
          <w:szCs w:val="28"/>
        </w:rPr>
        <w:t xml:space="preserve">: зачем же выпускают пластыри против курения, жвачки? Почему появились врачи, помогающие бросить курить? 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  <w:r w:rsidRPr="0030261F">
        <w:rPr>
          <w:rFonts w:ascii="Times New Roman" w:hAnsi="Times New Roman"/>
          <w:b/>
          <w:i/>
          <w:sz w:val="28"/>
          <w:szCs w:val="28"/>
        </w:rPr>
        <w:t>Миф 5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Тот, кто курит – взрослый.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850CE0">
        <w:rPr>
          <w:rFonts w:ascii="Times New Roman" w:hAnsi="Times New Roman"/>
          <w:b/>
          <w:sz w:val="28"/>
          <w:szCs w:val="28"/>
        </w:rPr>
        <w:t>Реальность</w:t>
      </w:r>
      <w:r>
        <w:rPr>
          <w:rFonts w:ascii="Times New Roman" w:hAnsi="Times New Roman"/>
          <w:sz w:val="28"/>
          <w:szCs w:val="28"/>
        </w:rPr>
        <w:t xml:space="preserve">: и в правду, курение для детей и подростков – это уж слишком жестокий способ расправы со своим здоровьем. 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b/>
          <w:i/>
          <w:sz w:val="28"/>
          <w:szCs w:val="28"/>
        </w:rPr>
      </w:pPr>
      <w:r w:rsidRPr="0030261F">
        <w:rPr>
          <w:rFonts w:ascii="Times New Roman" w:hAnsi="Times New Roman"/>
          <w:b/>
          <w:i/>
          <w:sz w:val="28"/>
          <w:szCs w:val="28"/>
        </w:rPr>
        <w:t>Миф 6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Курение не приносит большого вреда. У многих родители курят и ничего.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850CE0">
        <w:rPr>
          <w:rFonts w:ascii="Times New Roman" w:hAnsi="Times New Roman"/>
          <w:b/>
          <w:sz w:val="28"/>
          <w:szCs w:val="28"/>
        </w:rPr>
        <w:t>Реальность</w:t>
      </w:r>
      <w:r>
        <w:rPr>
          <w:rFonts w:ascii="Times New Roman" w:hAnsi="Times New Roman"/>
          <w:sz w:val="28"/>
          <w:szCs w:val="28"/>
        </w:rPr>
        <w:t>: почему же столько взрослых хотят бросить курить, платят за это деньги и не хотят, чтобы их дети начинали курить?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850CE0">
        <w:rPr>
          <w:rFonts w:ascii="Times New Roman" w:hAnsi="Times New Roman"/>
          <w:b/>
          <w:sz w:val="28"/>
          <w:szCs w:val="28"/>
        </w:rPr>
        <w:t>Учитель</w:t>
      </w:r>
      <w:r>
        <w:rPr>
          <w:rFonts w:ascii="Times New Roman" w:hAnsi="Times New Roman"/>
          <w:sz w:val="28"/>
          <w:szCs w:val="28"/>
        </w:rPr>
        <w:t>. Что нового вы сегодня узнали? Какая информация о табакокурении вас удивила? Что было сложным, трудным?</w:t>
      </w:r>
    </w:p>
    <w:p w:rsidR="008F3079" w:rsidRDefault="008F3079" w:rsidP="00B65923">
      <w:pPr>
        <w:spacing w:after="0"/>
        <w:ind w:left="491"/>
        <w:rPr>
          <w:rFonts w:ascii="Times New Roman" w:hAnsi="Times New Roman"/>
          <w:sz w:val="28"/>
          <w:szCs w:val="28"/>
        </w:rPr>
      </w:pPr>
    </w:p>
    <w:p w:rsidR="008F3079" w:rsidRPr="00301DD7" w:rsidRDefault="008F3079" w:rsidP="00850CE0">
      <w:pPr>
        <w:spacing w:after="0"/>
        <w:ind w:left="491"/>
        <w:rPr>
          <w:rFonts w:ascii="Times New Roman" w:hAnsi="Times New Roman"/>
          <w:sz w:val="28"/>
          <w:szCs w:val="28"/>
        </w:rPr>
      </w:pPr>
      <w:r w:rsidRPr="00850CE0">
        <w:rPr>
          <w:rFonts w:ascii="Times New Roman" w:hAnsi="Times New Roman"/>
          <w:b/>
          <w:sz w:val="28"/>
          <w:szCs w:val="28"/>
          <w:u w:val="single"/>
        </w:rPr>
        <w:t>Итог</w:t>
      </w:r>
      <w:r>
        <w:rPr>
          <w:rFonts w:ascii="Times New Roman" w:hAnsi="Times New Roman"/>
          <w:sz w:val="28"/>
          <w:szCs w:val="28"/>
        </w:rPr>
        <w:t>: ответственность за состояние своего здоровья несет сам человек. Только ему решать, быть здоровым или быть больным. Решайте сами, какой выбор сделать: курить или не курить, умей сказать «НЕТ»</w:t>
      </w:r>
    </w:p>
    <w:sectPr w:rsidR="008F3079" w:rsidRPr="00301DD7" w:rsidSect="00B659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1019F"/>
    <w:multiLevelType w:val="hybridMultilevel"/>
    <w:tmpl w:val="B5E81EFE"/>
    <w:lvl w:ilvl="0" w:tplc="041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1DD7"/>
    <w:rsid w:val="00020AC2"/>
    <w:rsid w:val="00301DD7"/>
    <w:rsid w:val="0030261F"/>
    <w:rsid w:val="003B4751"/>
    <w:rsid w:val="007E5741"/>
    <w:rsid w:val="007F5560"/>
    <w:rsid w:val="00850CE0"/>
    <w:rsid w:val="008F3079"/>
    <w:rsid w:val="0098433A"/>
    <w:rsid w:val="009912DD"/>
    <w:rsid w:val="009C4561"/>
    <w:rsid w:val="00A91410"/>
    <w:rsid w:val="00B34FEA"/>
    <w:rsid w:val="00B65923"/>
    <w:rsid w:val="00B90B4E"/>
    <w:rsid w:val="00DB17D2"/>
    <w:rsid w:val="00E00581"/>
    <w:rsid w:val="00E77F6C"/>
    <w:rsid w:val="00EC6576"/>
    <w:rsid w:val="00F04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58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01D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5</Pages>
  <Words>994</Words>
  <Characters>5672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Классный час «Умей сказать «НЕТ»»</dc:title>
  <dc:subject/>
  <dc:creator>Joey</dc:creator>
  <cp:keywords/>
  <dc:description/>
  <cp:lastModifiedBy>ZYK</cp:lastModifiedBy>
  <cp:revision>3</cp:revision>
  <cp:lastPrinted>2013-11-27T13:45:00Z</cp:lastPrinted>
  <dcterms:created xsi:type="dcterms:W3CDTF">2013-11-27T11:49:00Z</dcterms:created>
  <dcterms:modified xsi:type="dcterms:W3CDTF">2013-11-27T13:47:00Z</dcterms:modified>
</cp:coreProperties>
</file>